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DF51D" w14:textId="16AEDD05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AMFLES</w:t>
      </w:r>
      <w:r w:rsidR="00810AFD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810AFD">
        <w:rPr>
          <w:rFonts w:ascii="Times New Roman" w:hAnsi="Times New Roman" w:cs="Times New Roman"/>
          <w:sz w:val="24"/>
          <w:szCs w:val="24"/>
          <w:u w:val="single"/>
        </w:rPr>
        <w:t>AMFLESCH)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(fl.1439)</w:t>
      </w:r>
    </w:p>
    <w:p w14:paraId="59013FA9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1FF42657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</w:p>
    <w:p w14:paraId="746F9951" w14:textId="4D61C02F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</w:p>
    <w:p w14:paraId="3A16A635" w14:textId="42E3B9FB" w:rsidR="00810AFD" w:rsidRDefault="00810AFD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was Master of the Armourers and Brasiers Company.</w:t>
      </w:r>
    </w:p>
    <w:p w14:paraId="3562B3BE" w14:textId="3C89BACF" w:rsidR="00810AFD" w:rsidRDefault="00810AFD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see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website of the Worshipful Company of Armourers and Brasiers)</w:t>
      </w:r>
    </w:p>
    <w:p w14:paraId="78599DBA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Dec.1439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William Spicer, armourer(q.v.), and </w:t>
      </w:r>
    </w:p>
    <w:p w14:paraId="2104D897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Laurence Porter, tailor(q.v.).</w:t>
      </w:r>
    </w:p>
    <w:p w14:paraId="51F5E19C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Plea and Memoranda Rolls preserved among the archives of </w:t>
      </w:r>
    </w:p>
    <w:p w14:paraId="60DD05D2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Corporation of the City of London at the Guildhall A.D. 1437-1457,</w:t>
      </w:r>
    </w:p>
    <w:p w14:paraId="1A353590" w14:textId="645E8E2A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edited by Philip E. Jones, pub. Cambridge University Press 1954 p.163).</w:t>
      </w:r>
    </w:p>
    <w:p w14:paraId="52472A09" w14:textId="77777777" w:rsidR="00E158E5" w:rsidRDefault="00E158E5" w:rsidP="00E15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Master of the Armourers and Brasiers Company.</w:t>
      </w:r>
    </w:p>
    <w:p w14:paraId="1A80BFD2" w14:textId="0F2481DA" w:rsidR="00E158E5" w:rsidRDefault="00E158E5" w:rsidP="00E15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see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website of the Worshipful Company of Armourers and Brasiers)</w:t>
      </w:r>
    </w:p>
    <w:p w14:paraId="06549ADA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</w:p>
    <w:p w14:paraId="76C53FE2" w14:textId="77777777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</w:p>
    <w:p w14:paraId="0830C521" w14:textId="0AD07949" w:rsidR="00D431A6" w:rsidRDefault="00D431A6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2022</w:t>
      </w:r>
    </w:p>
    <w:p w14:paraId="7AC99013" w14:textId="2F258C73" w:rsidR="00810AFD" w:rsidRDefault="00810AFD" w:rsidP="00D43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252E47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4DEDD" w14:textId="77777777" w:rsidR="00D431A6" w:rsidRDefault="00D431A6" w:rsidP="009139A6">
      <w:r>
        <w:separator/>
      </w:r>
    </w:p>
  </w:endnote>
  <w:endnote w:type="continuationSeparator" w:id="0">
    <w:p w14:paraId="2DD7EFD9" w14:textId="77777777" w:rsidR="00D431A6" w:rsidRDefault="00D431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B7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8B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154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B9B6" w14:textId="77777777" w:rsidR="00D431A6" w:rsidRDefault="00D431A6" w:rsidP="009139A6">
      <w:r>
        <w:separator/>
      </w:r>
    </w:p>
  </w:footnote>
  <w:footnote w:type="continuationSeparator" w:id="0">
    <w:p w14:paraId="139E1E74" w14:textId="77777777" w:rsidR="00D431A6" w:rsidRDefault="00D431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06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C1F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CA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1A6"/>
    <w:rsid w:val="000666E0"/>
    <w:rsid w:val="002510B7"/>
    <w:rsid w:val="003D7B57"/>
    <w:rsid w:val="005C130B"/>
    <w:rsid w:val="00810AFD"/>
    <w:rsid w:val="00826F5C"/>
    <w:rsid w:val="009139A6"/>
    <w:rsid w:val="009448BB"/>
    <w:rsid w:val="00A3176C"/>
    <w:rsid w:val="00AE65F8"/>
    <w:rsid w:val="00BA00AB"/>
    <w:rsid w:val="00CB4ED9"/>
    <w:rsid w:val="00D431A6"/>
    <w:rsid w:val="00E158E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D1134"/>
  <w15:chartTrackingRefBased/>
  <w15:docId w15:val="{DBC329F8-00ED-49F4-843E-5AD7D03E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8E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19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cp:lastPrinted>2022-07-23T09:51:00Z</cp:lastPrinted>
  <dcterms:created xsi:type="dcterms:W3CDTF">2022-04-04T15:04:00Z</dcterms:created>
  <dcterms:modified xsi:type="dcterms:W3CDTF">2022-07-23T10:03:00Z</dcterms:modified>
</cp:coreProperties>
</file>